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7987" w14:textId="77777777" w:rsidR="001E0B4C" w:rsidRDefault="001E0B4C" w:rsidP="001E0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DADDA86" w14:textId="77777777" w:rsidR="001E0B4C" w:rsidRDefault="001E0B4C" w:rsidP="001E0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Crick,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 Chaplain.</w:t>
      </w:r>
    </w:p>
    <w:p w14:paraId="41A54682" w14:textId="77777777" w:rsidR="001E0B4C" w:rsidRDefault="001E0B4C" w:rsidP="001E0B4C">
      <w:pPr>
        <w:pStyle w:val="NoSpacing"/>
        <w:rPr>
          <w:rFonts w:cs="Times New Roman"/>
          <w:szCs w:val="24"/>
        </w:rPr>
      </w:pPr>
    </w:p>
    <w:p w14:paraId="7C8EBE91" w14:textId="77777777" w:rsidR="001E0B4C" w:rsidRDefault="001E0B4C" w:rsidP="001E0B4C">
      <w:pPr>
        <w:pStyle w:val="NoSpacing"/>
        <w:rPr>
          <w:rFonts w:cs="Times New Roman"/>
          <w:szCs w:val="24"/>
        </w:rPr>
      </w:pPr>
    </w:p>
    <w:p w14:paraId="0B31BC9C" w14:textId="77777777" w:rsidR="001E0B4C" w:rsidRDefault="001E0B4C" w:rsidP="001E0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Nicholas Purser(q.v.) brought a plaint of debt against him.</w:t>
      </w:r>
    </w:p>
    <w:p w14:paraId="0E1D70EF" w14:textId="77777777" w:rsidR="001E0B4C" w:rsidRDefault="001E0B4C" w:rsidP="001E0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A824683" w14:textId="77777777" w:rsidR="001E0B4C" w:rsidRDefault="001E0B4C" w:rsidP="001E0B4C">
      <w:pPr>
        <w:pStyle w:val="NoSpacing"/>
        <w:rPr>
          <w:rFonts w:cs="Times New Roman"/>
          <w:szCs w:val="24"/>
        </w:rPr>
      </w:pPr>
    </w:p>
    <w:p w14:paraId="12D7C039" w14:textId="77777777" w:rsidR="001E0B4C" w:rsidRDefault="001E0B4C" w:rsidP="001E0B4C">
      <w:pPr>
        <w:pStyle w:val="NoSpacing"/>
        <w:rPr>
          <w:rFonts w:cs="Times New Roman"/>
          <w:szCs w:val="24"/>
        </w:rPr>
      </w:pPr>
    </w:p>
    <w:p w14:paraId="79F5F9C2" w14:textId="77777777" w:rsidR="001E0B4C" w:rsidRDefault="001E0B4C" w:rsidP="001E0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7D91D4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FA6C" w14:textId="77777777" w:rsidR="001E0B4C" w:rsidRDefault="001E0B4C" w:rsidP="009139A6">
      <w:r>
        <w:separator/>
      </w:r>
    </w:p>
  </w:endnote>
  <w:endnote w:type="continuationSeparator" w:id="0">
    <w:p w14:paraId="682760E3" w14:textId="77777777" w:rsidR="001E0B4C" w:rsidRDefault="001E0B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4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6F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B1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2220A" w14:textId="77777777" w:rsidR="001E0B4C" w:rsidRDefault="001E0B4C" w:rsidP="009139A6">
      <w:r>
        <w:separator/>
      </w:r>
    </w:p>
  </w:footnote>
  <w:footnote w:type="continuationSeparator" w:id="0">
    <w:p w14:paraId="353C815B" w14:textId="77777777" w:rsidR="001E0B4C" w:rsidRDefault="001E0B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1D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46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74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B4C"/>
    <w:rsid w:val="000666E0"/>
    <w:rsid w:val="001E0B4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AE13C"/>
  <w15:chartTrackingRefBased/>
  <w15:docId w15:val="{5BFCF37B-A620-4505-8BD3-98ED9ECA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E0B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2023-06-28T18:44:00Z</dcterms:created>
  <dcterms:modified xsi:type="dcterms:W3CDTF">2023-06-28T18:44:00Z</dcterms:modified>
</cp:coreProperties>
</file>